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775" w:rsidRPr="008E22DF" w:rsidRDefault="00DF45CD">
      <w:pPr>
        <w:rPr>
          <w:rFonts w:ascii="Helvetica" w:hAnsi="Helvetica" w:cs="Helvetica"/>
          <w:bCs/>
          <w:sz w:val="30"/>
          <w:szCs w:val="30"/>
          <w:shd w:val="clear" w:color="auto" w:fill="FFFFFF"/>
        </w:rPr>
      </w:pPr>
      <w:bookmarkStart w:id="0" w:name="_GoBack"/>
      <w:bookmarkEnd w:id="0"/>
      <w:r w:rsidRPr="008E22DF">
        <w:rPr>
          <w:rFonts w:ascii="Helvetica" w:hAnsi="Helvetica" w:cs="Helvetica"/>
          <w:bCs/>
          <w:sz w:val="30"/>
          <w:szCs w:val="30"/>
          <w:bdr w:val="none" w:sz="0" w:space="0" w:color="auto" w:frame="1"/>
          <w:shd w:val="clear" w:color="auto" w:fill="FFFFFF"/>
        </w:rPr>
        <w:t>Levering poederkool PACAS AWZI Leiden Noord (DIG-11172)</w:t>
      </w:r>
      <w:r w:rsidRPr="008E22DF">
        <w:rPr>
          <w:rFonts w:ascii="Helvetica" w:hAnsi="Helvetica" w:cs="Helvetica"/>
          <w:bCs/>
          <w:sz w:val="30"/>
          <w:szCs w:val="30"/>
          <w:shd w:val="clear" w:color="auto" w:fill="FFFFFF"/>
        </w:rPr>
        <w:t> </w:t>
      </w:r>
    </w:p>
    <w:p w:rsidR="00DF45CD" w:rsidRPr="008E22DF" w:rsidRDefault="00DF45CD">
      <w:pPr>
        <w:rPr>
          <w:rFonts w:ascii="Helvetica" w:hAnsi="Helvetica" w:cs="Helvetica"/>
          <w:bCs/>
          <w:sz w:val="30"/>
          <w:szCs w:val="30"/>
          <w:shd w:val="clear" w:color="auto" w:fill="FFFFFF"/>
        </w:rPr>
      </w:pPr>
      <w:r w:rsidRPr="008E22DF">
        <w:rPr>
          <w:rFonts w:ascii="Helvetica" w:hAnsi="Helvetica" w:cs="Helvetica"/>
          <w:bCs/>
          <w:sz w:val="30"/>
          <w:szCs w:val="30"/>
          <w:shd w:val="clear" w:color="auto" w:fill="FFFFFF"/>
        </w:rPr>
        <w:t>Vragen marktconsultatie</w:t>
      </w:r>
    </w:p>
    <w:p w:rsidR="00F26112" w:rsidRDefault="00F26112" w:rsidP="00FC6F6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FC6F6D" w:rsidRDefault="00FC6F6D" w:rsidP="00FC6F6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8E22DF">
        <w:rPr>
          <w:rFonts w:ascii="Helvetica" w:hAnsi="Helvetica" w:cs="Helvetica"/>
          <w:color w:val="000000"/>
        </w:rPr>
        <w:t xml:space="preserve">Voor de marktconsultatie zijn een aantal vragen geformuleerd. De vragen zijn hieronder opgenomen in het document. Voor zover mogelijk en waar aan de orde vragen wij u de antwoorden toe te spitsen op de </w:t>
      </w:r>
      <w:r w:rsidR="00F11759" w:rsidRPr="008E22DF">
        <w:rPr>
          <w:rFonts w:ascii="Helvetica" w:hAnsi="Helvetica" w:cs="Helvetica"/>
          <w:color w:val="000000"/>
        </w:rPr>
        <w:t xml:space="preserve">levering </w:t>
      </w:r>
      <w:r w:rsidR="00554F8E" w:rsidRPr="008E22DF">
        <w:rPr>
          <w:rFonts w:ascii="Helvetica" w:hAnsi="Helvetica" w:cs="Helvetica"/>
          <w:color w:val="000000"/>
        </w:rPr>
        <w:t xml:space="preserve">van poederkool bij AWZI </w:t>
      </w:r>
      <w:r w:rsidR="00F11759" w:rsidRPr="008E22DF">
        <w:rPr>
          <w:rFonts w:ascii="Helvetica" w:hAnsi="Helvetica" w:cs="Helvetica"/>
          <w:color w:val="000000"/>
        </w:rPr>
        <w:t>Leiden Noord</w:t>
      </w:r>
      <w:r w:rsidR="003440F3" w:rsidRPr="008E22DF">
        <w:rPr>
          <w:rFonts w:ascii="Helvetica" w:hAnsi="Helvetica" w:cs="Helvetica"/>
          <w:color w:val="000000"/>
        </w:rPr>
        <w:t>.</w:t>
      </w:r>
    </w:p>
    <w:p w:rsidR="00F26112" w:rsidRPr="008E22DF" w:rsidRDefault="00F26112" w:rsidP="00FC6F6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3440F3" w:rsidRPr="008E22DF" w:rsidRDefault="003440F3" w:rsidP="00FC6F6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FC6F6D" w:rsidRPr="008E22DF" w:rsidRDefault="00FC6F6D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bookmarkStart w:id="1" w:name="_Toc16604203"/>
      <w:r w:rsidRPr="008E22DF">
        <w:rPr>
          <w:rFonts w:ascii="Helvetica" w:hAnsi="Helvetica" w:cs="Helvetica"/>
        </w:rPr>
        <w:t>Algemene informatie over uw organisatie</w:t>
      </w:r>
      <w:bookmarkEnd w:id="1"/>
    </w:p>
    <w:p w:rsidR="00FC6F6D" w:rsidRPr="008E22DF" w:rsidRDefault="00FC6F6D" w:rsidP="00FC6F6D">
      <w:pPr>
        <w:pStyle w:val="Lijstalinea"/>
        <w:numPr>
          <w:ilvl w:val="0"/>
          <w:numId w:val="4"/>
        </w:numPr>
        <w:spacing w:after="0" w:line="240" w:lineRule="auto"/>
        <w:ind w:left="714" w:hanging="357"/>
        <w:rPr>
          <w:rFonts w:ascii="Helvetica" w:hAnsi="Helvetica" w:cs="Helvetica"/>
          <w:color w:val="000000"/>
        </w:rPr>
      </w:pPr>
      <w:r w:rsidRPr="008E22DF">
        <w:rPr>
          <w:rFonts w:ascii="Helvetica" w:hAnsi="Helvetica" w:cs="Helvetica"/>
          <w:color w:val="000000"/>
        </w:rPr>
        <w:t>Uw contactgegevens:</w:t>
      </w:r>
    </w:p>
    <w:p w:rsidR="00FC6F6D" w:rsidRPr="00F34FBE" w:rsidRDefault="00FC6F6D" w:rsidP="00FC6F6D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Organisatie ……………</w:t>
      </w:r>
    </w:p>
    <w:p w:rsidR="00FC6F6D" w:rsidRPr="00F34FBE" w:rsidRDefault="00FC6F6D" w:rsidP="00FC6F6D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Contactpersoon ………</w:t>
      </w:r>
    </w:p>
    <w:p w:rsidR="00FC6F6D" w:rsidRPr="00F34FBE" w:rsidRDefault="00FC6F6D" w:rsidP="00FC6F6D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E-mailadres…………….</w:t>
      </w:r>
    </w:p>
    <w:p w:rsidR="00FC6F6D" w:rsidRPr="000E3A05" w:rsidRDefault="00FC6F6D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Telefoonnummer………….</w:t>
      </w:r>
    </w:p>
    <w:p w:rsidR="003440F3" w:rsidRPr="000E3A05" w:rsidRDefault="003440F3" w:rsidP="000E3A05">
      <w:pPr>
        <w:keepNext/>
        <w:ind w:left="360"/>
        <w:rPr>
          <w:rFonts w:ascii="Helvetica" w:hAnsi="Helvetica" w:cs="Helvetica"/>
          <w:color w:val="000000"/>
        </w:rPr>
      </w:pPr>
    </w:p>
    <w:p w:rsidR="00FC6F6D" w:rsidRPr="008E22DF" w:rsidRDefault="00FC6F6D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bookmarkStart w:id="2" w:name="_Toc16604209"/>
      <w:r w:rsidRPr="008E22DF">
        <w:rPr>
          <w:rFonts w:ascii="Helvetica" w:hAnsi="Helvetica" w:cs="Helvetica"/>
        </w:rPr>
        <w:t>Marktbenadering</w:t>
      </w:r>
      <w:bookmarkEnd w:id="2"/>
    </w:p>
    <w:p w:rsidR="00FC6F6D" w:rsidRPr="008E22DF" w:rsidRDefault="00273789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>Welke informatie heeft u nodig om de meest geschikte PAC-soort voor AWZI</w:t>
      </w:r>
      <w:r w:rsidR="00034E87">
        <w:rPr>
          <w:rFonts w:ascii="Helvetica" w:hAnsi="Helvetica" w:cs="Helvetica"/>
        </w:rPr>
        <w:t xml:space="preserve"> Leiden Noord te kunnen bepalen?</w:t>
      </w:r>
    </w:p>
    <w:p w:rsidR="00FC6F6D" w:rsidRPr="008E22DF" w:rsidRDefault="00FC6F6D" w:rsidP="00FC6F6D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Pr="008E22DF" w:rsidRDefault="00FC6F6D" w:rsidP="00FC6F6D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275F70" w:rsidRPr="00275F70" w:rsidRDefault="00297690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  <w:color w:val="000000"/>
          <w:sz w:val="18"/>
          <w:szCs w:val="18"/>
        </w:rPr>
      </w:pPr>
      <w:r w:rsidRPr="003D44D8">
        <w:rPr>
          <w:rFonts w:ascii="Helvetica" w:hAnsi="Helvetica" w:cs="Helvetica"/>
        </w:rPr>
        <w:t xml:space="preserve">Bent u bereid om koolmonsters op te sturen </w:t>
      </w:r>
      <w:r w:rsidR="00BA127D">
        <w:rPr>
          <w:rFonts w:ascii="Helvetica" w:hAnsi="Helvetica" w:cs="Helvetica"/>
        </w:rPr>
        <w:t>tijdens</w:t>
      </w:r>
      <w:r w:rsidRPr="003D44D8">
        <w:rPr>
          <w:rFonts w:ascii="Helvetica" w:hAnsi="Helvetica" w:cs="Helvetica"/>
        </w:rPr>
        <w:t xml:space="preserve"> de aanbesteding</w:t>
      </w:r>
      <w:r w:rsidR="003D44D8" w:rsidRPr="003D44D8">
        <w:rPr>
          <w:rFonts w:ascii="Helvetica" w:hAnsi="Helvetica" w:cs="Helvetica"/>
        </w:rPr>
        <w:t>?</w:t>
      </w:r>
    </w:p>
    <w:p w:rsidR="00FC6F6D" w:rsidRPr="00275F70" w:rsidRDefault="00FC6F6D" w:rsidP="00275F70">
      <w:pPr>
        <w:spacing w:after="0" w:line="240" w:lineRule="auto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275F70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Pr="008E22DF" w:rsidRDefault="00FC6F6D" w:rsidP="00FC6F6D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3D44D8" w:rsidRPr="003D44D8" w:rsidRDefault="003D44D8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Ziet u het testen van de verschillende koolsoorten doo</w:t>
      </w:r>
      <w:r w:rsidRPr="003D44D8">
        <w:rPr>
          <w:rFonts w:ascii="Helvetica" w:hAnsi="Helvetica" w:cs="Helvetica"/>
        </w:rPr>
        <w:t xml:space="preserve">r </w:t>
      </w:r>
      <w:r w:rsidR="00AE3622">
        <w:rPr>
          <w:rFonts w:ascii="Helvetica" w:hAnsi="Helvetica" w:cs="Helvetica"/>
        </w:rPr>
        <w:t>het Hoogheemraadschap van Rijnland</w:t>
      </w:r>
      <w:r w:rsidRPr="003D44D8">
        <w:rPr>
          <w:rFonts w:ascii="Helvetica" w:hAnsi="Helvetica" w:cs="Helvetica"/>
        </w:rPr>
        <w:t xml:space="preserve"> (</w:t>
      </w:r>
      <w:r w:rsidR="00AE3622">
        <w:rPr>
          <w:rFonts w:ascii="Helvetica" w:hAnsi="Helvetica" w:cs="Helvetica"/>
        </w:rPr>
        <w:t xml:space="preserve">i.s.m. </w:t>
      </w:r>
      <w:r w:rsidRPr="003D44D8">
        <w:rPr>
          <w:rFonts w:ascii="Helvetica" w:hAnsi="Helvetica" w:cs="Helvetica"/>
        </w:rPr>
        <w:t>AQUON)</w:t>
      </w:r>
      <w:r>
        <w:rPr>
          <w:rFonts w:ascii="Helvetica" w:hAnsi="Helvetica" w:cs="Helvetica"/>
        </w:rPr>
        <w:t xml:space="preserve"> op het afvalwater van AWZI Leiden Noord</w:t>
      </w:r>
      <w:r w:rsidRPr="003D44D8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>als een goede aanpak om de werking van de poederkool te bepalen en mee te laten wegen in de beoordeling?</w:t>
      </w:r>
    </w:p>
    <w:p w:rsidR="00FC6F6D" w:rsidRPr="008E22DF" w:rsidRDefault="00FC6F6D" w:rsidP="00FC6F6D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Pr="008E22DF" w:rsidRDefault="00FC6F6D" w:rsidP="00FC6F6D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Pr="008E22DF" w:rsidRDefault="00297690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 xml:space="preserve">Hoeveel soorten kool </w:t>
      </w:r>
      <w:r w:rsidR="00B44CC2">
        <w:rPr>
          <w:rFonts w:ascii="Helvetica" w:hAnsi="Helvetica" w:cs="Helvetica"/>
        </w:rPr>
        <w:t xml:space="preserve">of combinaties zou </w:t>
      </w:r>
      <w:r w:rsidRPr="008E22DF">
        <w:rPr>
          <w:rFonts w:ascii="Helvetica" w:hAnsi="Helvetica" w:cs="Helvetica"/>
        </w:rPr>
        <w:t>u</w:t>
      </w:r>
      <w:r w:rsidR="003D44D8">
        <w:rPr>
          <w:rFonts w:ascii="Helvetica" w:hAnsi="Helvetica" w:cs="Helvetica"/>
        </w:rPr>
        <w:t xml:space="preserve"> </w:t>
      </w:r>
      <w:r w:rsidR="00AE5AD9">
        <w:rPr>
          <w:rFonts w:ascii="Helvetica" w:hAnsi="Helvetica" w:cs="Helvetica"/>
        </w:rPr>
        <w:t xml:space="preserve">(minimaal) </w:t>
      </w:r>
      <w:r w:rsidR="003D44D8">
        <w:rPr>
          <w:rFonts w:ascii="Helvetica" w:hAnsi="Helvetica" w:cs="Helvetica"/>
        </w:rPr>
        <w:t>willen</w:t>
      </w:r>
      <w:r w:rsidRPr="008E22DF">
        <w:rPr>
          <w:rFonts w:ascii="Helvetica" w:hAnsi="Helvetica" w:cs="Helvetica"/>
        </w:rPr>
        <w:t xml:space="preserve"> laten testen</w:t>
      </w:r>
      <w:r w:rsidR="003D44D8">
        <w:rPr>
          <w:rFonts w:ascii="Helvetica" w:hAnsi="Helvetica" w:cs="Helvetica"/>
        </w:rPr>
        <w:t>?</w:t>
      </w:r>
    </w:p>
    <w:p w:rsidR="00FC6F6D" w:rsidRPr="008E22DF" w:rsidRDefault="00FC6F6D" w:rsidP="00FC6F6D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Pr="008E22DF" w:rsidRDefault="00FC6F6D" w:rsidP="00FC6F6D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297690" w:rsidRPr="008E22DF" w:rsidRDefault="00297690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 xml:space="preserve">Is het noodzakelijk om een monster van het afvalwater van AWZI Leiden Noord te ontvangen alvorens </w:t>
      </w:r>
      <w:r w:rsidR="00275F70">
        <w:rPr>
          <w:rFonts w:ascii="Helvetica" w:hAnsi="Helvetica" w:cs="Helvetica"/>
        </w:rPr>
        <w:t>u een koolmonster toestuurt?</w:t>
      </w:r>
    </w:p>
    <w:p w:rsidR="00297690" w:rsidRPr="008E22DF" w:rsidRDefault="00297690" w:rsidP="00297690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297690" w:rsidRDefault="00297690" w:rsidP="00F34FBE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B44CC2" w:rsidRPr="00F34FBE" w:rsidRDefault="00B44CC2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B44CC2">
        <w:rPr>
          <w:rFonts w:ascii="Helvetica" w:hAnsi="Helvetica" w:cs="Helvetica"/>
        </w:rPr>
        <w:t xml:space="preserve">Zo ja, hoeveel </w:t>
      </w:r>
      <w:r w:rsidR="003D44D8">
        <w:rPr>
          <w:rFonts w:ascii="Helvetica" w:hAnsi="Helvetica" w:cs="Helvetica"/>
        </w:rPr>
        <w:t>werkdagen</w:t>
      </w:r>
      <w:r w:rsidRPr="00B44CC2">
        <w:rPr>
          <w:rFonts w:ascii="Helvetica" w:hAnsi="Helvetica" w:cs="Helvetica"/>
        </w:rPr>
        <w:t xml:space="preserve"> heeft u nodig om het afvalwater te testen?</w:t>
      </w:r>
    </w:p>
    <w:p w:rsidR="003D44D8" w:rsidRPr="003D44D8" w:rsidRDefault="003D44D8" w:rsidP="003D44D8">
      <w:pPr>
        <w:autoSpaceDE w:val="0"/>
        <w:autoSpaceDN w:val="0"/>
        <w:adjustRightInd w:val="0"/>
        <w:spacing w:after="0" w:line="240" w:lineRule="auto"/>
        <w:ind w:firstLine="357"/>
        <w:rPr>
          <w:rFonts w:ascii="Helvetica" w:hAnsi="Helvetica" w:cs="Helvetica"/>
          <w:color w:val="000000"/>
          <w:sz w:val="18"/>
          <w:szCs w:val="18"/>
        </w:rPr>
      </w:pPr>
      <w:r w:rsidRPr="003D44D8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3D44D8" w:rsidRPr="003D44D8" w:rsidRDefault="003D44D8" w:rsidP="003D44D8">
      <w:pPr>
        <w:keepNext/>
        <w:ind w:firstLine="357"/>
        <w:rPr>
          <w:rFonts w:ascii="Helvetica" w:hAnsi="Helvetica" w:cs="Helvetica"/>
          <w:color w:val="000000"/>
          <w:sz w:val="18"/>
          <w:szCs w:val="18"/>
        </w:rPr>
      </w:pPr>
      <w:r w:rsidRPr="003D44D8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Default="00E45850">
      <w:pPr>
        <w:rPr>
          <w:rFonts w:ascii="Helvetica" w:hAnsi="Helvetica" w:cs="Helvetica"/>
        </w:rPr>
      </w:pPr>
      <w:r>
        <w:rPr>
          <w:rFonts w:ascii="Helvetica" w:hAnsi="Helvetica" w:cs="Helvetica"/>
        </w:rPr>
        <w:br w:type="page"/>
      </w:r>
    </w:p>
    <w:p w:rsidR="00297690" w:rsidRPr="00275F70" w:rsidRDefault="003D44D8" w:rsidP="00275F7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275F70">
        <w:rPr>
          <w:rFonts w:ascii="Helvetica" w:hAnsi="Helvetica" w:cs="Helvetica"/>
        </w:rPr>
        <w:lastRenderedPageBreak/>
        <w:t xml:space="preserve">Is er naar uw mening een betere aanpak </w:t>
      </w:r>
      <w:r w:rsidR="00C90CF0">
        <w:rPr>
          <w:rFonts w:ascii="Helvetica" w:hAnsi="Helvetica" w:cs="Helvetica"/>
        </w:rPr>
        <w:t xml:space="preserve">(dan de aanpak geformuleerd in </w:t>
      </w:r>
      <w:r w:rsidR="00C90CF0" w:rsidRPr="00BA127D">
        <w:rPr>
          <w:rFonts w:ascii="Helvetica" w:hAnsi="Helvetica" w:cs="Helvetica"/>
        </w:rPr>
        <w:t>vraag 4)</w:t>
      </w:r>
      <w:r w:rsidR="00C90CF0">
        <w:rPr>
          <w:rFonts w:ascii="Helvetica" w:hAnsi="Helvetica" w:cs="Helvetica"/>
        </w:rPr>
        <w:t xml:space="preserve"> </w:t>
      </w:r>
      <w:r w:rsidRPr="00275F70">
        <w:rPr>
          <w:rFonts w:ascii="Helvetica" w:hAnsi="Helvetica" w:cs="Helvetica"/>
        </w:rPr>
        <w:t>om de werking van het poederkool te bepalen gedurende de aanbesteding?</w:t>
      </w:r>
      <w:r w:rsidR="00AE3622">
        <w:rPr>
          <w:rFonts w:ascii="Helvetica" w:hAnsi="Helvetica" w:cs="Helvetica"/>
        </w:rPr>
        <w:t xml:space="preserve"> Zo ja, welke?</w:t>
      </w:r>
    </w:p>
    <w:p w:rsidR="003D44D8" w:rsidRPr="008E22DF" w:rsidRDefault="003D44D8" w:rsidP="003D44D8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3D44D8" w:rsidRPr="008E22DF" w:rsidRDefault="003D44D8" w:rsidP="006845F5">
      <w:pPr>
        <w:keepNext/>
        <w:spacing w:after="0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5AD9" w:rsidRDefault="00AE5AD9" w:rsidP="00BD77C1">
      <w:pPr>
        <w:keepNext/>
        <w:ind w:left="360"/>
        <w:rPr>
          <w:rFonts w:ascii="Helvetica" w:hAnsi="Helvetica" w:cs="Helvetica"/>
        </w:rPr>
      </w:pPr>
    </w:p>
    <w:p w:rsidR="00AE5AD9" w:rsidRDefault="00AE5AD9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>Overeenkomst</w:t>
      </w:r>
    </w:p>
    <w:p w:rsidR="00D039A6" w:rsidRPr="008E22DF" w:rsidRDefault="00D039A6" w:rsidP="00D039A6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 xml:space="preserve">Welke periode is minimaal benodigd om tot een optimale dosering van de poederkool </w:t>
      </w:r>
      <w:r w:rsidR="00AE3622">
        <w:rPr>
          <w:rFonts w:ascii="Helvetica" w:hAnsi="Helvetica" w:cs="Helvetica"/>
        </w:rPr>
        <w:t xml:space="preserve">in de praktijk </w:t>
      </w:r>
      <w:r w:rsidRPr="008E22DF">
        <w:rPr>
          <w:rFonts w:ascii="Helvetica" w:hAnsi="Helvetica" w:cs="Helvetica"/>
        </w:rPr>
        <w:t>te komen en waarom?</w:t>
      </w:r>
    </w:p>
    <w:p w:rsidR="00D039A6" w:rsidRPr="008E22DF" w:rsidRDefault="00D039A6" w:rsidP="00D039A6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D039A6" w:rsidRPr="008E22DF" w:rsidRDefault="00D039A6" w:rsidP="00D039A6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5AD9" w:rsidRDefault="00AE5AD9" w:rsidP="00AE5AD9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Welke l</w:t>
      </w:r>
      <w:r w:rsidRPr="00AE5AD9">
        <w:rPr>
          <w:rFonts w:ascii="Helvetica" w:hAnsi="Helvetica" w:cs="Helvetica"/>
        </w:rPr>
        <w:t xml:space="preserve">everingstermijnen zijn </w:t>
      </w:r>
      <w:r>
        <w:rPr>
          <w:rFonts w:ascii="Helvetica" w:hAnsi="Helvetica" w:cs="Helvetica"/>
        </w:rPr>
        <w:t>realistisch</w:t>
      </w:r>
      <w:r w:rsidRPr="00AE5AD9">
        <w:rPr>
          <w:rFonts w:ascii="Helvetica" w:hAnsi="Helvetica" w:cs="Helvetica"/>
        </w:rPr>
        <w:t xml:space="preserve"> om te hanteren</w:t>
      </w:r>
      <w:r>
        <w:rPr>
          <w:rFonts w:ascii="Helvetica" w:hAnsi="Helvetica" w:cs="Helvetica"/>
        </w:rPr>
        <w:t>?</w:t>
      </w:r>
    </w:p>
    <w:p w:rsidR="00AE5AD9" w:rsidRPr="00AE5AD9" w:rsidRDefault="00AE5AD9" w:rsidP="00AE5AD9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5AD9" w:rsidRPr="00AE5AD9" w:rsidRDefault="00AE5AD9" w:rsidP="00AE5AD9">
      <w:pPr>
        <w:keepNext/>
        <w:ind w:firstLine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5AD9" w:rsidRDefault="00AE5AD9" w:rsidP="00AE5AD9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Welke l</w:t>
      </w:r>
      <w:r w:rsidRPr="00AE5AD9">
        <w:rPr>
          <w:rFonts w:ascii="Helvetica" w:hAnsi="Helvetica" w:cs="Helvetica"/>
        </w:rPr>
        <w:t>evervolumes</w:t>
      </w:r>
      <w:r>
        <w:rPr>
          <w:rFonts w:ascii="Helvetica" w:hAnsi="Helvetica" w:cs="Helvetica"/>
        </w:rPr>
        <w:t xml:space="preserve"> zijn mogelijk</w:t>
      </w:r>
      <w:r w:rsidR="00C23ACB">
        <w:rPr>
          <w:rFonts w:ascii="Helvetica" w:hAnsi="Helvetica" w:cs="Helvetica"/>
        </w:rPr>
        <w:t xml:space="preserve"> voor de PACAS-installatie zoals ontworpen (zie bijlage PACAS Definitief ontwerp.pdf)</w:t>
      </w:r>
      <w:r>
        <w:rPr>
          <w:rFonts w:ascii="Helvetica" w:hAnsi="Helvetica" w:cs="Helvetica"/>
        </w:rPr>
        <w:t>?</w:t>
      </w:r>
    </w:p>
    <w:p w:rsidR="00AE5AD9" w:rsidRPr="00AE5AD9" w:rsidRDefault="00AE5AD9" w:rsidP="00AE5AD9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5AD9" w:rsidRPr="00AE5AD9" w:rsidRDefault="00AE5AD9" w:rsidP="00AE5AD9">
      <w:pPr>
        <w:keepNext/>
        <w:ind w:firstLine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5AD9" w:rsidRDefault="00AE5AD9" w:rsidP="00AE5AD9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AE5AD9">
        <w:rPr>
          <w:rFonts w:ascii="Helvetica" w:hAnsi="Helvetica" w:cs="Helvetica"/>
        </w:rPr>
        <w:t xml:space="preserve">Is </w:t>
      </w:r>
      <w:r>
        <w:rPr>
          <w:rFonts w:ascii="Helvetica" w:hAnsi="Helvetica" w:cs="Helvetica"/>
        </w:rPr>
        <w:t>de</w:t>
      </w:r>
      <w:r w:rsidRPr="00AE5AD9">
        <w:rPr>
          <w:rFonts w:ascii="Helvetica" w:hAnsi="Helvetica" w:cs="Helvetica"/>
        </w:rPr>
        <w:t xml:space="preserve"> eis </w:t>
      </w:r>
      <w:r>
        <w:rPr>
          <w:rFonts w:ascii="Helvetica" w:hAnsi="Helvetica" w:cs="Helvetica"/>
        </w:rPr>
        <w:t xml:space="preserve">dat </w:t>
      </w:r>
      <w:r w:rsidRPr="00AE5AD9">
        <w:rPr>
          <w:rFonts w:ascii="Helvetica" w:hAnsi="Helvetica" w:cs="Helvetica"/>
        </w:rPr>
        <w:t xml:space="preserve">chauffeurs de Nederlandse taal </w:t>
      </w:r>
      <w:r>
        <w:rPr>
          <w:rFonts w:ascii="Helvetica" w:hAnsi="Helvetica" w:cs="Helvetica"/>
        </w:rPr>
        <w:t xml:space="preserve">dienen </w:t>
      </w:r>
      <w:r w:rsidRPr="00AE5AD9">
        <w:rPr>
          <w:rFonts w:ascii="Helvetica" w:hAnsi="Helvetica" w:cs="Helvetica"/>
        </w:rPr>
        <w:t>te spreken voor uw organisatie een probleem?</w:t>
      </w:r>
    </w:p>
    <w:p w:rsidR="00AE5AD9" w:rsidRPr="00AE5AD9" w:rsidRDefault="00AE5AD9" w:rsidP="00AE5AD9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E5AD9" w:rsidRPr="00AE5AD9" w:rsidRDefault="00AE5AD9" w:rsidP="00AE5AD9">
      <w:pPr>
        <w:pStyle w:val="Lijstalinea"/>
        <w:keepNext/>
        <w:ind w:left="644"/>
        <w:rPr>
          <w:rFonts w:ascii="Helvetica" w:hAnsi="Helvetica" w:cs="Helvetica"/>
        </w:rPr>
      </w:pPr>
    </w:p>
    <w:p w:rsidR="00BA127D" w:rsidRDefault="00BA127D" w:rsidP="00BA127D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Krijgen </w:t>
      </w:r>
      <w:r w:rsidR="00F268F9">
        <w:rPr>
          <w:rFonts w:ascii="Helvetica" w:hAnsi="Helvetica" w:cs="Helvetica"/>
        </w:rPr>
        <w:t xml:space="preserve">uw </w:t>
      </w:r>
      <w:r>
        <w:rPr>
          <w:rFonts w:ascii="Helvetica" w:hAnsi="Helvetica" w:cs="Helvetica"/>
        </w:rPr>
        <w:t>chauffeurs</w:t>
      </w:r>
      <w:r w:rsidR="00F268F9">
        <w:rPr>
          <w:rFonts w:ascii="Helvetica" w:hAnsi="Helvetica" w:cs="Helvetica"/>
        </w:rPr>
        <w:t xml:space="preserve"> of de chauffeurs </w:t>
      </w:r>
      <w:r w:rsidR="006845F5">
        <w:rPr>
          <w:rFonts w:ascii="Helvetica" w:hAnsi="Helvetica" w:cs="Helvetica"/>
        </w:rPr>
        <w:t>van een</w:t>
      </w:r>
      <w:r w:rsidR="00F268F9">
        <w:rPr>
          <w:rFonts w:ascii="Helvetica" w:hAnsi="Helvetica" w:cs="Helvetica"/>
        </w:rPr>
        <w:t xml:space="preserve"> door u ingezet transportbedrijf</w:t>
      </w:r>
      <w:r>
        <w:rPr>
          <w:rFonts w:ascii="Helvetica" w:hAnsi="Helvetica" w:cs="Helvetica"/>
        </w:rPr>
        <w:t xml:space="preserve"> een opleiding t.b.v. veilig laden en lossen</w:t>
      </w:r>
      <w:r w:rsidRPr="00AE5AD9">
        <w:rPr>
          <w:rFonts w:ascii="Helvetica" w:hAnsi="Helvetica" w:cs="Helvetica"/>
        </w:rPr>
        <w:t>?</w:t>
      </w:r>
      <w:r>
        <w:rPr>
          <w:rFonts w:ascii="Helvetica" w:hAnsi="Helvetica" w:cs="Helvetica"/>
        </w:rPr>
        <w:t xml:space="preserve"> Zo niet, bent u bereid voor aanvang van de opdracht de in te zetten chauffeurs hierin op te leiden?</w:t>
      </w:r>
    </w:p>
    <w:p w:rsidR="00BA127D" w:rsidRDefault="00BA127D" w:rsidP="00BA127D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17CE" w:rsidRPr="00AE5AD9" w:rsidRDefault="000E17CE" w:rsidP="00BA127D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</w:p>
    <w:p w:rsidR="00BD77C1" w:rsidRPr="008E22DF" w:rsidRDefault="00BD77C1" w:rsidP="00AE5AD9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Is er een geschikte index voor indexatie gedurende de overeenkomst? Zo nee, wat is volgens u de meest geschikt wijze van indexeren?</w:t>
      </w:r>
    </w:p>
    <w:p w:rsidR="00AE5AD9" w:rsidRPr="00AE5AD9" w:rsidRDefault="00AE5AD9" w:rsidP="00AE5AD9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5AD9" w:rsidRPr="00AE5AD9" w:rsidRDefault="00AE5AD9" w:rsidP="00AE5AD9">
      <w:pPr>
        <w:keepNext/>
        <w:ind w:firstLine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576A18" w:rsidRPr="00576A18" w:rsidRDefault="00576A18" w:rsidP="00576A18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Kunt u </w:t>
      </w:r>
      <w:r w:rsidRPr="00576A18">
        <w:rPr>
          <w:rFonts w:ascii="Helvetica" w:hAnsi="Helvetica" w:cs="Helvetica"/>
        </w:rPr>
        <w:t>de kwaliteit pe</w:t>
      </w:r>
      <w:r>
        <w:rPr>
          <w:rFonts w:ascii="Helvetica" w:hAnsi="Helvetica" w:cs="Helvetica"/>
        </w:rPr>
        <w:t>r koollevering</w:t>
      </w:r>
      <w:r w:rsidRPr="00576A18">
        <w:rPr>
          <w:rFonts w:ascii="Helvetica" w:hAnsi="Helvetica" w:cs="Helvetica"/>
        </w:rPr>
        <w:t xml:space="preserve"> garanderen</w:t>
      </w:r>
      <w:r>
        <w:rPr>
          <w:rFonts w:ascii="Helvetica" w:hAnsi="Helvetica" w:cs="Helvetica"/>
        </w:rPr>
        <w:t xml:space="preserve">? </w:t>
      </w:r>
      <w:r w:rsidR="006845F5">
        <w:rPr>
          <w:rFonts w:ascii="Helvetica" w:hAnsi="Helvetica" w:cs="Helvetica"/>
        </w:rPr>
        <w:t xml:space="preserve">Welke frequentie voor het controleren van de kwaliteit van de poederkool zou u wenselijk vinden? En in welke mate vindt u </w:t>
      </w:r>
      <w:r>
        <w:rPr>
          <w:rFonts w:ascii="Helvetica" w:hAnsi="Helvetica" w:cs="Helvetica"/>
        </w:rPr>
        <w:t xml:space="preserve"> een bonus-/boeteregeling</w:t>
      </w:r>
      <w:r w:rsidR="006845F5">
        <w:rPr>
          <w:rFonts w:ascii="Helvetica" w:hAnsi="Helvetica" w:cs="Helvetica"/>
        </w:rPr>
        <w:t xml:space="preserve"> voor dit onderwerp geschikt?</w:t>
      </w:r>
    </w:p>
    <w:p w:rsidR="00576A18" w:rsidRPr="008E22DF" w:rsidRDefault="00576A18" w:rsidP="00576A18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576A18" w:rsidRPr="008E22DF" w:rsidRDefault="00576A18" w:rsidP="006845F5">
      <w:pPr>
        <w:keepNext/>
        <w:spacing w:after="0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3D44D8" w:rsidRDefault="003D44D8" w:rsidP="00FC6F6D">
      <w:pPr>
        <w:keepNext/>
        <w:ind w:left="360"/>
        <w:rPr>
          <w:rFonts w:ascii="Helvetica" w:hAnsi="Helvetica" w:cs="Helvetica"/>
        </w:rPr>
      </w:pPr>
    </w:p>
    <w:p w:rsidR="000E3A05" w:rsidRPr="00F26112" w:rsidRDefault="000E3A05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>Referenties</w:t>
      </w:r>
    </w:p>
    <w:p w:rsidR="000E3A05" w:rsidRPr="008E22DF" w:rsidRDefault="00E52582" w:rsidP="000E3A05">
      <w:pPr>
        <w:pStyle w:val="Lijstalinea"/>
        <w:numPr>
          <w:ilvl w:val="0"/>
          <w:numId w:val="4"/>
        </w:numPr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</w:t>
      </w:r>
      <w:r w:rsidR="000E3A05" w:rsidRPr="008E22DF">
        <w:rPr>
          <w:rFonts w:ascii="Helvetica" w:hAnsi="Helvetica" w:cs="Helvetica"/>
          <w:color w:val="000000"/>
        </w:rPr>
        <w:t>et welke activiteiten heeft u ervaring:</w:t>
      </w:r>
    </w:p>
    <w:p w:rsidR="000E3A05" w:rsidRPr="00F34FBE" w:rsidRDefault="000E3A05" w:rsidP="00B96B6E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 xml:space="preserve">Levering van poederkool t.b.v. </w:t>
      </w:r>
      <w:r w:rsidR="00B96B6E" w:rsidRPr="00B96B6E">
        <w:rPr>
          <w:rFonts w:ascii="Helvetica" w:hAnsi="Helvetica" w:cs="Helvetica"/>
          <w:color w:val="000000"/>
        </w:rPr>
        <w:t>de verwijdering van medicijnresten en andere microverontreinigingen</w:t>
      </w:r>
      <w:r w:rsidRPr="00F34FBE">
        <w:rPr>
          <w:rFonts w:ascii="Helvetica" w:hAnsi="Helvetica" w:cs="Helvetica"/>
          <w:color w:val="000000"/>
        </w:rPr>
        <w:t>, zo ja met welke specifieke koolsoort en in welke hoeveelheden?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lastRenderedPageBreak/>
        <w:t>………………………………………………………………………………………………………………………………</w:t>
      </w:r>
    </w:p>
    <w:p w:rsidR="000E3A05" w:rsidRPr="00F34FBE" w:rsidRDefault="000E3A05" w:rsidP="00B96B6E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 xml:space="preserve">Levering van poederkool t.b.v. </w:t>
      </w:r>
      <w:r w:rsidR="00B96B6E" w:rsidRPr="00B96B6E">
        <w:rPr>
          <w:rFonts w:ascii="Helvetica" w:hAnsi="Helvetica" w:cs="Helvetica"/>
          <w:color w:val="000000"/>
        </w:rPr>
        <w:t xml:space="preserve">voor de verwijdering van medicijnresten en andere microverontreinigingen </w:t>
      </w:r>
      <w:r w:rsidRPr="00F34FBE">
        <w:rPr>
          <w:rFonts w:ascii="Helvetica" w:hAnsi="Helvetica" w:cs="Helvetica"/>
          <w:color w:val="000000"/>
        </w:rPr>
        <w:t xml:space="preserve">bij </w:t>
      </w:r>
      <w:proofErr w:type="spellStart"/>
      <w:r w:rsidRPr="00F34FBE">
        <w:rPr>
          <w:rFonts w:ascii="Helvetica" w:hAnsi="Helvetica" w:cs="Helvetica"/>
          <w:color w:val="000000"/>
        </w:rPr>
        <w:t>AWZI’s</w:t>
      </w:r>
      <w:proofErr w:type="spellEnd"/>
      <w:r w:rsidRPr="00F34FBE">
        <w:rPr>
          <w:rFonts w:ascii="Helvetica" w:hAnsi="Helvetica" w:cs="Helvetica"/>
          <w:color w:val="000000"/>
        </w:rPr>
        <w:t>/</w:t>
      </w:r>
      <w:proofErr w:type="spellStart"/>
      <w:r w:rsidRPr="00F34FBE">
        <w:rPr>
          <w:rFonts w:ascii="Helvetica" w:hAnsi="Helvetica" w:cs="Helvetica"/>
          <w:color w:val="000000"/>
        </w:rPr>
        <w:t>RWZI’s</w:t>
      </w:r>
      <w:proofErr w:type="spellEnd"/>
      <w:r w:rsidRPr="00F34FBE">
        <w:rPr>
          <w:rFonts w:ascii="Helvetica" w:hAnsi="Helvetica" w:cs="Helvetica"/>
          <w:color w:val="000000"/>
        </w:rPr>
        <w:t>, zo ja met welke specifieke koolsoort en in welke hoeveelheden?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0E3A05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 w:rsidRPr="00F34FBE">
        <w:rPr>
          <w:rFonts w:ascii="Helvetica" w:hAnsi="Helvetica" w:cs="Helvetica"/>
          <w:color w:val="000000"/>
        </w:rPr>
        <w:t>Anders</w:t>
      </w:r>
      <w:r w:rsidR="00E52582">
        <w:rPr>
          <w:rFonts w:ascii="Helvetica" w:hAnsi="Helvetica" w:cs="Helvetica"/>
          <w:color w:val="000000"/>
        </w:rPr>
        <w:t xml:space="preserve">, relevant voor verwijdering </w:t>
      </w:r>
      <w:r w:rsidR="00E52582" w:rsidRPr="00F34FBE">
        <w:rPr>
          <w:rFonts w:ascii="Helvetica" w:hAnsi="Helvetica" w:cs="Helvetica"/>
          <w:color w:val="000000"/>
        </w:rPr>
        <w:t>microverontreinigingen</w:t>
      </w:r>
      <w:r w:rsidRPr="00F34FBE">
        <w:rPr>
          <w:rFonts w:ascii="Helvetica" w:hAnsi="Helvetica" w:cs="Helvetica"/>
          <w:color w:val="000000"/>
        </w:rPr>
        <w:t>? (graag toelichten)</w:t>
      </w:r>
    </w:p>
    <w:p w:rsidR="000E3A05" w:rsidRPr="00F34FBE" w:rsidRDefault="000E3A05" w:rsidP="000E3A05">
      <w:pPr>
        <w:autoSpaceDE w:val="0"/>
        <w:autoSpaceDN w:val="0"/>
        <w:adjustRightInd w:val="0"/>
        <w:spacing w:after="0" w:line="240" w:lineRule="auto"/>
        <w:ind w:firstLine="360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F34FBE" w:rsidRDefault="000E3A05" w:rsidP="006845F5">
      <w:pPr>
        <w:keepNext/>
        <w:spacing w:after="0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F34FBE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E3A05" w:rsidRPr="008E22DF" w:rsidRDefault="000E3A05" w:rsidP="00FC6F6D">
      <w:pPr>
        <w:keepNext/>
        <w:ind w:left="360"/>
        <w:rPr>
          <w:rFonts w:ascii="Helvetica" w:hAnsi="Helvetica" w:cs="Helvetica"/>
        </w:rPr>
      </w:pPr>
    </w:p>
    <w:p w:rsidR="00C46503" w:rsidRPr="00F26112" w:rsidRDefault="00C46503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>Duurzaamheid</w:t>
      </w:r>
    </w:p>
    <w:p w:rsidR="00C46503" w:rsidRPr="008E22DF" w:rsidRDefault="00C46503" w:rsidP="00963E7B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 xml:space="preserve">Welke aspecten zijn meegenomen in de berekening van de CO2-footprint en welke niet? Kunt u onafhankelijke bewijsmiddelen </w:t>
      </w:r>
      <w:r w:rsidR="00B96B6E">
        <w:rPr>
          <w:rFonts w:ascii="Helvetica" w:hAnsi="Helvetica" w:cs="Helvetica"/>
        </w:rPr>
        <w:t>voor</w:t>
      </w:r>
      <w:r w:rsidR="00963E7B">
        <w:rPr>
          <w:rFonts w:ascii="Helvetica" w:hAnsi="Helvetica" w:cs="Helvetica"/>
        </w:rPr>
        <w:t>leggen</w:t>
      </w:r>
      <w:r w:rsidRPr="008E22DF">
        <w:rPr>
          <w:rFonts w:ascii="Helvetica" w:hAnsi="Helvetica" w:cs="Helvetica"/>
        </w:rPr>
        <w:t xml:space="preserve"> van de CO2-footprint berekening?</w:t>
      </w:r>
    </w:p>
    <w:p w:rsidR="00C46503" w:rsidRPr="008E22DF" w:rsidRDefault="00C46503" w:rsidP="00C46503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C46503" w:rsidRDefault="00C46503" w:rsidP="00C46503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DA294F" w:rsidRDefault="00E52582" w:rsidP="00963E7B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Kunt u een specificatie van de CO2-footprint aanleveren op basis van de </w:t>
      </w:r>
      <w:r w:rsidR="00C90CF0">
        <w:rPr>
          <w:rFonts w:ascii="Helvetica" w:hAnsi="Helvetica" w:cs="Helvetica"/>
        </w:rPr>
        <w:t>ISO 14040 en ISO 14044</w:t>
      </w:r>
      <w:r>
        <w:rPr>
          <w:rFonts w:ascii="Helvetica" w:hAnsi="Helvetica" w:cs="Helvetica"/>
        </w:rPr>
        <w:t>?</w:t>
      </w:r>
    </w:p>
    <w:p w:rsidR="00E52582" w:rsidRPr="00E52582" w:rsidRDefault="00E52582" w:rsidP="003D44D8">
      <w:pPr>
        <w:autoSpaceDE w:val="0"/>
        <w:autoSpaceDN w:val="0"/>
        <w:adjustRightInd w:val="0"/>
        <w:spacing w:after="0" w:line="240" w:lineRule="auto"/>
        <w:ind w:firstLine="357"/>
        <w:rPr>
          <w:rFonts w:ascii="Helvetica" w:hAnsi="Helvetica" w:cs="Helvetica"/>
          <w:color w:val="000000"/>
          <w:sz w:val="18"/>
          <w:szCs w:val="18"/>
        </w:rPr>
      </w:pPr>
      <w:r w:rsidRPr="00E52582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52582" w:rsidRDefault="00E52582" w:rsidP="006845F5">
      <w:pPr>
        <w:keepNext/>
        <w:spacing w:after="0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E52582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Pr="00E45850" w:rsidRDefault="00E45850" w:rsidP="006845F5">
      <w:pPr>
        <w:keepNext/>
        <w:ind w:left="360"/>
        <w:rPr>
          <w:rFonts w:ascii="Helvetica" w:hAnsi="Helvetica" w:cs="Helvetica"/>
          <w:color w:val="000000"/>
        </w:rPr>
      </w:pPr>
    </w:p>
    <w:p w:rsidR="00E45850" w:rsidRPr="00F26112" w:rsidRDefault="00E45850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>Specificaties</w:t>
      </w:r>
    </w:p>
    <w:p w:rsidR="00E45850" w:rsidRDefault="00E45850" w:rsidP="00E4585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Welke eisen t.a.v. veiligheid dienen er aan de PAC-installatie gesteld te worden bij het toepassen van de poederkoolsoorten die uw organisatie kan leveren? </w:t>
      </w:r>
    </w:p>
    <w:p w:rsidR="00E45850" w:rsidRPr="00F26112" w:rsidRDefault="00E45850" w:rsidP="00E45850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F26112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Pr="00F26112" w:rsidRDefault="00E45850" w:rsidP="00E45850">
      <w:pPr>
        <w:keepNext/>
        <w:ind w:firstLine="284"/>
        <w:rPr>
          <w:rFonts w:ascii="Helvetica" w:hAnsi="Helvetica" w:cs="Helvetica"/>
          <w:color w:val="000000"/>
          <w:sz w:val="18"/>
          <w:szCs w:val="18"/>
        </w:rPr>
      </w:pPr>
      <w:r w:rsidRPr="00F26112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C90CF0" w:rsidRDefault="00E45850" w:rsidP="00C90CF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382D1F">
        <w:rPr>
          <w:rFonts w:ascii="Helvetica" w:hAnsi="Helvetica" w:cs="Helvetica"/>
        </w:rPr>
        <w:t xml:space="preserve">Kunt u gegevens aanreiken over de mate van explosiviteit van het door u aangeboden poederkool? Bij voorkeur het </w:t>
      </w:r>
      <w:proofErr w:type="spellStart"/>
      <w:r w:rsidRPr="00382D1F">
        <w:rPr>
          <w:rFonts w:ascii="Helvetica" w:hAnsi="Helvetica" w:cs="Helvetica"/>
        </w:rPr>
        <w:t>Material</w:t>
      </w:r>
      <w:proofErr w:type="spellEnd"/>
      <w:r w:rsidRPr="00382D1F">
        <w:rPr>
          <w:rFonts w:ascii="Helvetica" w:hAnsi="Helvetica" w:cs="Helvetica"/>
        </w:rPr>
        <w:t xml:space="preserve"> Safety Datasheets (MSDS).</w:t>
      </w:r>
      <w:r w:rsidR="00C90CF0" w:rsidRPr="00382D1F">
        <w:rPr>
          <w:rFonts w:ascii="Helvetica" w:hAnsi="Helvetica" w:cs="Helvetica"/>
        </w:rPr>
        <w:t xml:space="preserve"> </w:t>
      </w:r>
    </w:p>
    <w:p w:rsidR="00382D1F" w:rsidRPr="00382D1F" w:rsidRDefault="00382D1F" w:rsidP="00382D1F">
      <w:pPr>
        <w:pStyle w:val="Lijstalinea"/>
        <w:keepNext/>
        <w:ind w:left="644"/>
        <w:rPr>
          <w:rFonts w:ascii="Helvetica" w:hAnsi="Helvetica" w:cs="Helvetica"/>
        </w:rPr>
      </w:pPr>
    </w:p>
    <w:p w:rsidR="00C90CF0" w:rsidRPr="00382D1F" w:rsidRDefault="00C90CF0" w:rsidP="00382D1F">
      <w:pPr>
        <w:pStyle w:val="Lijstalinea"/>
        <w:keepNext/>
        <w:ind w:left="644"/>
        <w:rPr>
          <w:rFonts w:ascii="Helvetica" w:hAnsi="Helvetica" w:cs="Helvetica"/>
        </w:rPr>
      </w:pPr>
      <w:r w:rsidRPr="00382D1F">
        <w:rPr>
          <w:rFonts w:ascii="Helvetica" w:hAnsi="Helvetica" w:cs="Helvetica"/>
        </w:rPr>
        <w:t xml:space="preserve">Om exact de maximale apparaat temperatuur te bepalen, </w:t>
      </w:r>
      <w:r w:rsidR="00382D1F" w:rsidRPr="00382D1F">
        <w:rPr>
          <w:rFonts w:ascii="Helvetica" w:hAnsi="Helvetica" w:cs="Helvetica"/>
        </w:rPr>
        <w:t>dienen bij HHR</w:t>
      </w:r>
      <w:r w:rsidR="00382D1F">
        <w:rPr>
          <w:rFonts w:ascii="Helvetica" w:hAnsi="Helvetica" w:cs="Helvetica"/>
        </w:rPr>
        <w:t xml:space="preserve"> de volgende eigenschappen, </w:t>
      </w:r>
      <w:r w:rsidRPr="00382D1F">
        <w:rPr>
          <w:rFonts w:ascii="Helvetica" w:hAnsi="Helvetica" w:cs="Helvetica"/>
        </w:rPr>
        <w:t xml:space="preserve">van het te gebruiken poederkool, bekend </w:t>
      </w:r>
      <w:r w:rsidR="00382D1F" w:rsidRPr="00382D1F">
        <w:rPr>
          <w:rFonts w:ascii="Helvetica" w:hAnsi="Helvetica" w:cs="Helvetica"/>
        </w:rPr>
        <w:t xml:space="preserve">te </w:t>
      </w:r>
      <w:r w:rsidRPr="00382D1F">
        <w:rPr>
          <w:rFonts w:ascii="Helvetica" w:hAnsi="Helvetica" w:cs="Helvetica"/>
        </w:rPr>
        <w:t>zijn:</w:t>
      </w:r>
    </w:p>
    <w:p w:rsidR="00C90CF0" w:rsidRPr="00382D1F" w:rsidRDefault="00C90CF0" w:rsidP="00382D1F">
      <w:pPr>
        <w:pStyle w:val="Lijstalinea"/>
        <w:keepNext/>
        <w:numPr>
          <w:ilvl w:val="0"/>
          <w:numId w:val="10"/>
        </w:numPr>
        <w:rPr>
          <w:rFonts w:ascii="Helvetica" w:hAnsi="Helvetica" w:cs="Helvetica"/>
        </w:rPr>
      </w:pPr>
      <w:r w:rsidRPr="00382D1F">
        <w:rPr>
          <w:rFonts w:ascii="Helvetica" w:hAnsi="Helvetica" w:cs="Helvetica"/>
        </w:rPr>
        <w:t>MOT = Minimale ontstekingstemperatuur van een stofwolk</w:t>
      </w:r>
    </w:p>
    <w:p w:rsidR="00C90CF0" w:rsidRDefault="00C90CF0" w:rsidP="00382D1F">
      <w:pPr>
        <w:pStyle w:val="Lijstalinea"/>
        <w:keepNext/>
        <w:numPr>
          <w:ilvl w:val="0"/>
          <w:numId w:val="10"/>
        </w:numPr>
        <w:rPr>
          <w:rFonts w:ascii="Helvetica" w:hAnsi="Helvetica" w:cs="Helvetica"/>
        </w:rPr>
      </w:pPr>
      <w:r w:rsidRPr="00382D1F">
        <w:rPr>
          <w:rFonts w:ascii="Helvetica" w:hAnsi="Helvetica" w:cs="Helvetica"/>
        </w:rPr>
        <w:t xml:space="preserve">T5 mm = T glim, smeultemperatuur. </w:t>
      </w:r>
    </w:p>
    <w:p w:rsidR="00382D1F" w:rsidRPr="00382D1F" w:rsidRDefault="00382D1F" w:rsidP="00382D1F">
      <w:pPr>
        <w:pStyle w:val="Lijstalinea"/>
        <w:keepNext/>
        <w:ind w:left="1364"/>
        <w:rPr>
          <w:rFonts w:ascii="Helvetica" w:hAnsi="Helvetica" w:cs="Helvetica"/>
        </w:rPr>
      </w:pPr>
    </w:p>
    <w:p w:rsidR="00E45850" w:rsidRPr="008E22DF" w:rsidRDefault="00C90CF0" w:rsidP="00C90CF0">
      <w:pPr>
        <w:pStyle w:val="Lijstalinea"/>
        <w:keepNext/>
        <w:ind w:left="644"/>
        <w:rPr>
          <w:rFonts w:ascii="Helvetica" w:hAnsi="Helvetica" w:cs="Helvetica"/>
        </w:rPr>
      </w:pPr>
      <w:r w:rsidRPr="00382D1F">
        <w:rPr>
          <w:rFonts w:ascii="Helvetica" w:hAnsi="Helvetica" w:cs="Helvetica"/>
        </w:rPr>
        <w:t xml:space="preserve">Indien deze </w:t>
      </w:r>
      <w:r w:rsidR="00382D1F">
        <w:rPr>
          <w:rFonts w:ascii="Helvetica" w:hAnsi="Helvetica" w:cs="Helvetica"/>
        </w:rPr>
        <w:t>eigenschappen van uw poederkool</w:t>
      </w:r>
      <w:r w:rsidRPr="00382D1F">
        <w:rPr>
          <w:rFonts w:ascii="Helvetica" w:hAnsi="Helvetica" w:cs="Helvetica"/>
        </w:rPr>
        <w:t xml:space="preserve"> niet bekend zijn</w:t>
      </w:r>
      <w:r w:rsidR="00382D1F">
        <w:rPr>
          <w:rFonts w:ascii="Helvetica" w:hAnsi="Helvetica" w:cs="Helvetica"/>
        </w:rPr>
        <w:t>, en u interesse heeft deze te leveren aan HHR,</w:t>
      </w:r>
      <w:r w:rsidRPr="00382D1F">
        <w:rPr>
          <w:rFonts w:ascii="Helvetica" w:hAnsi="Helvetica" w:cs="Helvetica"/>
        </w:rPr>
        <w:t xml:space="preserve"> dien</w:t>
      </w:r>
      <w:r w:rsidR="00382D1F">
        <w:rPr>
          <w:rFonts w:ascii="Helvetica" w:hAnsi="Helvetica" w:cs="Helvetica"/>
        </w:rPr>
        <w:t xml:space="preserve">en ze als nog te worden bepaald. De installatie zal op basis van deze eigenschappen vanuit veiligheidsoverweging worden ontworpen. </w:t>
      </w:r>
    </w:p>
    <w:p w:rsidR="00E45850" w:rsidRPr="008E22DF" w:rsidRDefault="00E45850" w:rsidP="00E45850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Pr="008E22DF" w:rsidRDefault="00E45850" w:rsidP="00E45850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lastRenderedPageBreak/>
        <w:t>………………………………………………………………………………………………………………………………</w:t>
      </w:r>
    </w:p>
    <w:p w:rsidR="00382D1F" w:rsidRDefault="00382D1F" w:rsidP="00E4585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Dient er in het ontwerp van de installatie rekening gehouden te worden met vervuiling in het poederkool? Zo ja, kunt u zo specifiek mogelijk aangeven wat de vervuiling kan betreffen.</w:t>
      </w:r>
    </w:p>
    <w:p w:rsidR="00382D1F" w:rsidRPr="00382D1F" w:rsidRDefault="00382D1F" w:rsidP="00382D1F">
      <w:pPr>
        <w:keepNext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382D1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5850" w:rsidRPr="008E22DF" w:rsidRDefault="00E45850" w:rsidP="00E4585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>Welke overige eigenschappen van het PAC hebben invloed op de doseerinstallatie</w:t>
      </w:r>
      <w:r>
        <w:rPr>
          <w:rFonts w:ascii="Helvetica" w:hAnsi="Helvetica" w:cs="Helvetica"/>
        </w:rPr>
        <w:t>?</w:t>
      </w:r>
    </w:p>
    <w:p w:rsidR="00E45850" w:rsidRPr="008E22DF" w:rsidRDefault="00E45850" w:rsidP="00E45850">
      <w:pPr>
        <w:keepNext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5850" w:rsidRDefault="00E45850" w:rsidP="00E4585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BD77C1">
        <w:rPr>
          <w:rFonts w:ascii="Helvetica" w:hAnsi="Helvetica" w:cs="Helvetica"/>
        </w:rPr>
        <w:t xml:space="preserve">Welke overige eigenschappen van het PAC hebben invloed op de </w:t>
      </w:r>
      <w:r>
        <w:rPr>
          <w:rFonts w:ascii="Helvetica" w:hAnsi="Helvetica" w:cs="Helvetica"/>
        </w:rPr>
        <w:t>PAC-silo t.b.v. opslag?</w:t>
      </w:r>
    </w:p>
    <w:p w:rsidR="00E45850" w:rsidRPr="00AE5AD9" w:rsidRDefault="00E45850" w:rsidP="00E45850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Pr="00F26112" w:rsidRDefault="00E45850" w:rsidP="00E45850">
      <w:pPr>
        <w:keepNext/>
        <w:ind w:firstLine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45850" w:rsidRPr="003D4DA8" w:rsidRDefault="00E45850" w:rsidP="00E45850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Heeft u nieuwe koolsoorten in ontwikkeling? Wat is de </w:t>
      </w:r>
      <w:r w:rsidR="00382D1F">
        <w:rPr>
          <w:rFonts w:ascii="Helvetica" w:hAnsi="Helvetica" w:cs="Helvetica"/>
        </w:rPr>
        <w:t>ontwikkel</w:t>
      </w:r>
      <w:r>
        <w:rPr>
          <w:rFonts w:ascii="Helvetica" w:hAnsi="Helvetica" w:cs="Helvetica"/>
        </w:rPr>
        <w:t>status hiervan?</w:t>
      </w:r>
    </w:p>
    <w:p w:rsidR="00E45850" w:rsidRPr="00AE5AD9" w:rsidRDefault="00E45850" w:rsidP="00E45850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color w:val="000000"/>
          <w:sz w:val="18"/>
          <w:szCs w:val="18"/>
        </w:rPr>
      </w:pPr>
      <w:r w:rsidRPr="00AE5AD9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294F" w:rsidRDefault="00DA294F" w:rsidP="00DA294F">
      <w:pPr>
        <w:pStyle w:val="Lijstalinea"/>
        <w:spacing w:after="0" w:line="240" w:lineRule="auto"/>
        <w:ind w:left="714"/>
        <w:rPr>
          <w:rFonts w:ascii="Helvetica" w:hAnsi="Helvetica" w:cs="Helvetica"/>
        </w:rPr>
      </w:pPr>
    </w:p>
    <w:p w:rsidR="00E13249" w:rsidRDefault="00B96B6E" w:rsidP="006845F5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Wilt u </w:t>
      </w:r>
      <w:r w:rsidR="00E13249">
        <w:rPr>
          <w:rFonts w:ascii="Helvetica" w:hAnsi="Helvetica" w:cs="Helvetica"/>
        </w:rPr>
        <w:t>meehelpen in onderzoek naar optimale/duurzamere koolmixen</w:t>
      </w:r>
      <w:r>
        <w:rPr>
          <w:rFonts w:ascii="Helvetica" w:hAnsi="Helvetica" w:cs="Helvetica"/>
        </w:rPr>
        <w:t>?</w:t>
      </w:r>
    </w:p>
    <w:p w:rsidR="00E13249" w:rsidRPr="008E22DF" w:rsidRDefault="00E13249" w:rsidP="00E13249">
      <w:pPr>
        <w:autoSpaceDE w:val="0"/>
        <w:autoSpaceDN w:val="0"/>
        <w:adjustRightInd w:val="0"/>
        <w:spacing w:after="0" w:line="240" w:lineRule="auto"/>
        <w:ind w:firstLine="284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13249" w:rsidRPr="008E22DF" w:rsidRDefault="00E13249" w:rsidP="006845F5">
      <w:pPr>
        <w:keepNext/>
        <w:spacing w:after="0"/>
        <w:ind w:left="357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E13249" w:rsidRPr="008E22DF" w:rsidRDefault="00E13249" w:rsidP="006845F5">
      <w:pPr>
        <w:keepNext/>
        <w:ind w:left="360"/>
        <w:rPr>
          <w:rFonts w:ascii="Helvetica" w:hAnsi="Helvetica" w:cs="Helvetica"/>
        </w:rPr>
      </w:pPr>
    </w:p>
    <w:p w:rsidR="00FC6F6D" w:rsidRPr="00F26112" w:rsidRDefault="00FC6F6D" w:rsidP="00E45850">
      <w:pPr>
        <w:pStyle w:val="Kop2"/>
        <w:numPr>
          <w:ilvl w:val="0"/>
          <w:numId w:val="1"/>
        </w:numPr>
        <w:spacing w:after="120"/>
        <w:ind w:left="709"/>
        <w:rPr>
          <w:rFonts w:ascii="Helvetica" w:hAnsi="Helvetica" w:cs="Helvetica"/>
        </w:rPr>
      </w:pPr>
      <w:bookmarkStart w:id="3" w:name="_Toc16604210"/>
      <w:r w:rsidRPr="008E22DF">
        <w:rPr>
          <w:rFonts w:ascii="Helvetica" w:hAnsi="Helvetica" w:cs="Helvetica"/>
        </w:rPr>
        <w:t>Slot</w:t>
      </w:r>
      <w:bookmarkEnd w:id="3"/>
    </w:p>
    <w:p w:rsidR="00FC6F6D" w:rsidRPr="008E22DF" w:rsidRDefault="00FC6F6D" w:rsidP="00963E7B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 w:rsidRPr="008E22DF">
        <w:rPr>
          <w:rFonts w:ascii="Helvetica" w:hAnsi="Helvetica" w:cs="Helvetica"/>
        </w:rPr>
        <w:t>Zijn er nog andere opmerkingen, voorstellen of suggesties die u wilt meegeven?</w:t>
      </w:r>
    </w:p>
    <w:p w:rsidR="00FC6F6D" w:rsidRPr="008E22DF" w:rsidRDefault="00FC6F6D" w:rsidP="00FC6F6D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FC6F6D" w:rsidRDefault="00FC6F6D" w:rsidP="00034E87">
      <w:pPr>
        <w:keepNext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3622" w:rsidRPr="008E22DF" w:rsidRDefault="00AE3622" w:rsidP="00AE3622">
      <w:pPr>
        <w:pStyle w:val="Lijstalinea"/>
        <w:keepNext/>
        <w:numPr>
          <w:ilvl w:val="0"/>
          <w:numId w:val="4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Wenst u uw antwoorden toe te lichten in een</w:t>
      </w:r>
      <w:r w:rsidRPr="00AE3622">
        <w:t xml:space="preserve"> </w:t>
      </w:r>
      <w:r>
        <w:rPr>
          <w:rFonts w:ascii="Helvetica" w:hAnsi="Helvetica" w:cs="Helvetica"/>
        </w:rPr>
        <w:t>bilateraal gesprek</w:t>
      </w:r>
      <w:r w:rsidRPr="008E22DF">
        <w:rPr>
          <w:rFonts w:ascii="Helvetica" w:hAnsi="Helvetica" w:cs="Helvetica"/>
        </w:rPr>
        <w:t>?</w:t>
      </w:r>
    </w:p>
    <w:p w:rsidR="00AE3622" w:rsidRPr="008E22DF" w:rsidRDefault="00AE3622" w:rsidP="00AE3622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color w:val="000000"/>
          <w:sz w:val="18"/>
          <w:szCs w:val="18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3622" w:rsidRPr="00034E87" w:rsidRDefault="00AE3622" w:rsidP="006845F5">
      <w:pPr>
        <w:keepNext/>
        <w:spacing w:after="0"/>
        <w:ind w:left="357"/>
        <w:rPr>
          <w:rFonts w:ascii="Helvetica" w:hAnsi="Helvetica" w:cs="Helvetica"/>
        </w:rPr>
      </w:pPr>
      <w:r w:rsidRPr="008E22DF">
        <w:rPr>
          <w:rFonts w:ascii="Helvetica" w:hAnsi="Helvetica" w:cs="Helvetica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AE3622" w:rsidRPr="00034E87" w:rsidRDefault="00AE3622" w:rsidP="00034E87">
      <w:pPr>
        <w:keepNext/>
        <w:ind w:left="360"/>
        <w:rPr>
          <w:rFonts w:ascii="Helvetica" w:hAnsi="Helvetica" w:cs="Helvetica"/>
        </w:rPr>
      </w:pPr>
    </w:p>
    <w:sectPr w:rsidR="00AE3622" w:rsidRPr="0003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6705"/>
    <w:multiLevelType w:val="hybridMultilevel"/>
    <w:tmpl w:val="0AA4AAEA"/>
    <w:lvl w:ilvl="0" w:tplc="37BCBA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90EE9"/>
    <w:multiLevelType w:val="hybridMultilevel"/>
    <w:tmpl w:val="4F6439D4"/>
    <w:lvl w:ilvl="0" w:tplc="0413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29A43A44"/>
    <w:multiLevelType w:val="hybridMultilevel"/>
    <w:tmpl w:val="141CE00E"/>
    <w:lvl w:ilvl="0" w:tplc="557042A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D1272"/>
    <w:multiLevelType w:val="hybridMultilevel"/>
    <w:tmpl w:val="E6D890A0"/>
    <w:lvl w:ilvl="0" w:tplc="F15E408E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557042A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03FEE"/>
    <w:multiLevelType w:val="hybridMultilevel"/>
    <w:tmpl w:val="8E7CCFCC"/>
    <w:lvl w:ilvl="0" w:tplc="557042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86391B"/>
    <w:multiLevelType w:val="hybridMultilevel"/>
    <w:tmpl w:val="DB6AF4D8"/>
    <w:lvl w:ilvl="0" w:tplc="557042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0735A"/>
    <w:multiLevelType w:val="hybridMultilevel"/>
    <w:tmpl w:val="4058CB70"/>
    <w:lvl w:ilvl="0" w:tplc="0413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4F8D11D5"/>
    <w:multiLevelType w:val="hybridMultilevel"/>
    <w:tmpl w:val="FD7871FE"/>
    <w:lvl w:ilvl="0" w:tplc="557042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75C80"/>
    <w:multiLevelType w:val="multilevel"/>
    <w:tmpl w:val="FDB46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E5020B2"/>
    <w:multiLevelType w:val="hybridMultilevel"/>
    <w:tmpl w:val="66CAEA22"/>
    <w:lvl w:ilvl="0" w:tplc="557042A8">
      <w:start w:val="1"/>
      <w:numFmt w:val="bullet"/>
      <w:lvlText w:val=""/>
      <w:lvlJc w:val="left"/>
      <w:pPr>
        <w:ind w:left="10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5CD"/>
    <w:rsid w:val="00000E34"/>
    <w:rsid w:val="00017A5B"/>
    <w:rsid w:val="000257A2"/>
    <w:rsid w:val="00034E87"/>
    <w:rsid w:val="00052EB3"/>
    <w:rsid w:val="0006138A"/>
    <w:rsid w:val="00066B71"/>
    <w:rsid w:val="00066B88"/>
    <w:rsid w:val="00095540"/>
    <w:rsid w:val="000C3D16"/>
    <w:rsid w:val="000D1CBE"/>
    <w:rsid w:val="000E17CE"/>
    <w:rsid w:val="000E3A05"/>
    <w:rsid w:val="0010454A"/>
    <w:rsid w:val="00106941"/>
    <w:rsid w:val="0011105D"/>
    <w:rsid w:val="001445E2"/>
    <w:rsid w:val="00146FDA"/>
    <w:rsid w:val="001511C2"/>
    <w:rsid w:val="001515AE"/>
    <w:rsid w:val="0016725B"/>
    <w:rsid w:val="00185EBD"/>
    <w:rsid w:val="00196CF1"/>
    <w:rsid w:val="001B7E49"/>
    <w:rsid w:val="001D2EFB"/>
    <w:rsid w:val="001E08F6"/>
    <w:rsid w:val="001F1814"/>
    <w:rsid w:val="001F2615"/>
    <w:rsid w:val="001F4136"/>
    <w:rsid w:val="00202C86"/>
    <w:rsid w:val="00203A6E"/>
    <w:rsid w:val="00207426"/>
    <w:rsid w:val="00220D9F"/>
    <w:rsid w:val="00222F67"/>
    <w:rsid w:val="002452C1"/>
    <w:rsid w:val="00255362"/>
    <w:rsid w:val="00273789"/>
    <w:rsid w:val="00275F70"/>
    <w:rsid w:val="00282BDF"/>
    <w:rsid w:val="00297690"/>
    <w:rsid w:val="002A2C60"/>
    <w:rsid w:val="002B6CD7"/>
    <w:rsid w:val="002F5985"/>
    <w:rsid w:val="003045B6"/>
    <w:rsid w:val="0031591A"/>
    <w:rsid w:val="003312B1"/>
    <w:rsid w:val="00343A8F"/>
    <w:rsid w:val="003440F3"/>
    <w:rsid w:val="003474E5"/>
    <w:rsid w:val="00355923"/>
    <w:rsid w:val="00361A2E"/>
    <w:rsid w:val="003657D8"/>
    <w:rsid w:val="00382129"/>
    <w:rsid w:val="00382D1F"/>
    <w:rsid w:val="003A2725"/>
    <w:rsid w:val="003D44D8"/>
    <w:rsid w:val="003D4DA8"/>
    <w:rsid w:val="00401607"/>
    <w:rsid w:val="00403AD0"/>
    <w:rsid w:val="00407D6A"/>
    <w:rsid w:val="00407DCE"/>
    <w:rsid w:val="00420F87"/>
    <w:rsid w:val="00426F26"/>
    <w:rsid w:val="00433C6E"/>
    <w:rsid w:val="0043542A"/>
    <w:rsid w:val="00474635"/>
    <w:rsid w:val="004868C3"/>
    <w:rsid w:val="004968C4"/>
    <w:rsid w:val="004C0B4F"/>
    <w:rsid w:val="004C1D2C"/>
    <w:rsid w:val="004C5EED"/>
    <w:rsid w:val="004E2FE3"/>
    <w:rsid w:val="004E3885"/>
    <w:rsid w:val="004F243F"/>
    <w:rsid w:val="005049E8"/>
    <w:rsid w:val="005100EE"/>
    <w:rsid w:val="005102E1"/>
    <w:rsid w:val="00540B35"/>
    <w:rsid w:val="00546F78"/>
    <w:rsid w:val="00554F8E"/>
    <w:rsid w:val="0057619C"/>
    <w:rsid w:val="00576A18"/>
    <w:rsid w:val="005845A9"/>
    <w:rsid w:val="00592BC9"/>
    <w:rsid w:val="005960FD"/>
    <w:rsid w:val="005A4152"/>
    <w:rsid w:val="005A4785"/>
    <w:rsid w:val="005B317F"/>
    <w:rsid w:val="005C222E"/>
    <w:rsid w:val="005C3AD9"/>
    <w:rsid w:val="005E6C3B"/>
    <w:rsid w:val="005E6EF8"/>
    <w:rsid w:val="005E7CC8"/>
    <w:rsid w:val="005F4880"/>
    <w:rsid w:val="005F4BD8"/>
    <w:rsid w:val="0060486A"/>
    <w:rsid w:val="006312E8"/>
    <w:rsid w:val="00637620"/>
    <w:rsid w:val="00653A65"/>
    <w:rsid w:val="00656118"/>
    <w:rsid w:val="00661839"/>
    <w:rsid w:val="006845F5"/>
    <w:rsid w:val="00690188"/>
    <w:rsid w:val="0069360B"/>
    <w:rsid w:val="006B01A5"/>
    <w:rsid w:val="006B7456"/>
    <w:rsid w:val="006C0239"/>
    <w:rsid w:val="006C3566"/>
    <w:rsid w:val="006C59E2"/>
    <w:rsid w:val="006D4757"/>
    <w:rsid w:val="006F0302"/>
    <w:rsid w:val="006F1CFE"/>
    <w:rsid w:val="006F578F"/>
    <w:rsid w:val="00700835"/>
    <w:rsid w:val="007156D9"/>
    <w:rsid w:val="00723C94"/>
    <w:rsid w:val="00732D16"/>
    <w:rsid w:val="00735C3A"/>
    <w:rsid w:val="00753048"/>
    <w:rsid w:val="00754D93"/>
    <w:rsid w:val="00755F98"/>
    <w:rsid w:val="0076079D"/>
    <w:rsid w:val="00764073"/>
    <w:rsid w:val="00781612"/>
    <w:rsid w:val="007A7147"/>
    <w:rsid w:val="007C05BE"/>
    <w:rsid w:val="007D530F"/>
    <w:rsid w:val="007F2A78"/>
    <w:rsid w:val="00812615"/>
    <w:rsid w:val="008149A0"/>
    <w:rsid w:val="00816FC5"/>
    <w:rsid w:val="0082361E"/>
    <w:rsid w:val="00842ED6"/>
    <w:rsid w:val="008573EC"/>
    <w:rsid w:val="008603A7"/>
    <w:rsid w:val="008834F0"/>
    <w:rsid w:val="00887E32"/>
    <w:rsid w:val="008A3A79"/>
    <w:rsid w:val="008B013A"/>
    <w:rsid w:val="008B2E0C"/>
    <w:rsid w:val="008C2099"/>
    <w:rsid w:val="008D4D76"/>
    <w:rsid w:val="008D5DAE"/>
    <w:rsid w:val="008E22DF"/>
    <w:rsid w:val="008E7B16"/>
    <w:rsid w:val="008F3A4D"/>
    <w:rsid w:val="00916EC5"/>
    <w:rsid w:val="00917C72"/>
    <w:rsid w:val="00963E7B"/>
    <w:rsid w:val="00980FA3"/>
    <w:rsid w:val="009E505F"/>
    <w:rsid w:val="00A079E0"/>
    <w:rsid w:val="00A24DAD"/>
    <w:rsid w:val="00A5415F"/>
    <w:rsid w:val="00A56E2B"/>
    <w:rsid w:val="00A81775"/>
    <w:rsid w:val="00A82CF1"/>
    <w:rsid w:val="00A845B4"/>
    <w:rsid w:val="00AA308D"/>
    <w:rsid w:val="00AA3758"/>
    <w:rsid w:val="00AB254F"/>
    <w:rsid w:val="00AC1D05"/>
    <w:rsid w:val="00AD3DDC"/>
    <w:rsid w:val="00AE3622"/>
    <w:rsid w:val="00AE5AD9"/>
    <w:rsid w:val="00B003BC"/>
    <w:rsid w:val="00B211C1"/>
    <w:rsid w:val="00B36A9B"/>
    <w:rsid w:val="00B44CC2"/>
    <w:rsid w:val="00B516B4"/>
    <w:rsid w:val="00B5391F"/>
    <w:rsid w:val="00B95619"/>
    <w:rsid w:val="00B96B6E"/>
    <w:rsid w:val="00BA127D"/>
    <w:rsid w:val="00BB461C"/>
    <w:rsid w:val="00BB6E73"/>
    <w:rsid w:val="00BD77C1"/>
    <w:rsid w:val="00BF27F9"/>
    <w:rsid w:val="00BF679C"/>
    <w:rsid w:val="00C070EB"/>
    <w:rsid w:val="00C13BFA"/>
    <w:rsid w:val="00C23ACB"/>
    <w:rsid w:val="00C3113C"/>
    <w:rsid w:val="00C32AD3"/>
    <w:rsid w:val="00C376DA"/>
    <w:rsid w:val="00C45AA9"/>
    <w:rsid w:val="00C46503"/>
    <w:rsid w:val="00C57B5E"/>
    <w:rsid w:val="00C76CDB"/>
    <w:rsid w:val="00C84DEB"/>
    <w:rsid w:val="00C867DD"/>
    <w:rsid w:val="00C90CF0"/>
    <w:rsid w:val="00CC13E8"/>
    <w:rsid w:val="00CC3FFA"/>
    <w:rsid w:val="00CD5CF5"/>
    <w:rsid w:val="00CE28F6"/>
    <w:rsid w:val="00CF1E0F"/>
    <w:rsid w:val="00D039A6"/>
    <w:rsid w:val="00D23B06"/>
    <w:rsid w:val="00D346B9"/>
    <w:rsid w:val="00D521D2"/>
    <w:rsid w:val="00D523BB"/>
    <w:rsid w:val="00D5345E"/>
    <w:rsid w:val="00D76093"/>
    <w:rsid w:val="00D9536F"/>
    <w:rsid w:val="00DA294F"/>
    <w:rsid w:val="00DD6BF0"/>
    <w:rsid w:val="00DF1426"/>
    <w:rsid w:val="00DF45CD"/>
    <w:rsid w:val="00E06F32"/>
    <w:rsid w:val="00E07FA7"/>
    <w:rsid w:val="00E12DA5"/>
    <w:rsid w:val="00E13249"/>
    <w:rsid w:val="00E27418"/>
    <w:rsid w:val="00E43F19"/>
    <w:rsid w:val="00E45850"/>
    <w:rsid w:val="00E52582"/>
    <w:rsid w:val="00E869F2"/>
    <w:rsid w:val="00E9043A"/>
    <w:rsid w:val="00E911ED"/>
    <w:rsid w:val="00E936A2"/>
    <w:rsid w:val="00E9763B"/>
    <w:rsid w:val="00EA3EA9"/>
    <w:rsid w:val="00EB12E3"/>
    <w:rsid w:val="00EB30E1"/>
    <w:rsid w:val="00EB57A7"/>
    <w:rsid w:val="00EC33FB"/>
    <w:rsid w:val="00EC7B88"/>
    <w:rsid w:val="00F057AE"/>
    <w:rsid w:val="00F11759"/>
    <w:rsid w:val="00F12510"/>
    <w:rsid w:val="00F26112"/>
    <w:rsid w:val="00F268F9"/>
    <w:rsid w:val="00F32AB9"/>
    <w:rsid w:val="00F34FBE"/>
    <w:rsid w:val="00F404B9"/>
    <w:rsid w:val="00F54BA6"/>
    <w:rsid w:val="00F61B42"/>
    <w:rsid w:val="00F76CA4"/>
    <w:rsid w:val="00F81F6E"/>
    <w:rsid w:val="00F9021E"/>
    <w:rsid w:val="00FB3551"/>
    <w:rsid w:val="00FB73F3"/>
    <w:rsid w:val="00FC6F6D"/>
    <w:rsid w:val="00FD0185"/>
    <w:rsid w:val="00FF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F6D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FC6F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jstalinea">
    <w:name w:val="List Paragraph"/>
    <w:basedOn w:val="Standaard"/>
    <w:uiPriority w:val="34"/>
    <w:qFormat/>
    <w:rsid w:val="00FC6F6D"/>
    <w:pPr>
      <w:spacing w:after="160" w:line="259" w:lineRule="auto"/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FC6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C6F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F6D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FC6F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jstalinea">
    <w:name w:val="List Paragraph"/>
    <w:basedOn w:val="Standaard"/>
    <w:uiPriority w:val="34"/>
    <w:qFormat/>
    <w:rsid w:val="00FC6F6D"/>
    <w:pPr>
      <w:spacing w:after="160" w:line="259" w:lineRule="auto"/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FC6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C6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3FDBCF3E.dotm</Template>
  <TotalTime>1</TotalTime>
  <Pages>4</Pages>
  <Words>1118</Words>
  <Characters>6155</Characters>
  <Application>Microsoft Office Word</Application>
  <DocSecurity>4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mliefting</dc:creator>
  <cp:lastModifiedBy>jjacobs</cp:lastModifiedBy>
  <cp:revision>2</cp:revision>
  <dcterms:created xsi:type="dcterms:W3CDTF">2020-02-19T10:22:00Z</dcterms:created>
  <dcterms:modified xsi:type="dcterms:W3CDTF">2020-02-19T10:22:00Z</dcterms:modified>
</cp:coreProperties>
</file>